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0098BE" w14:textId="77777777" w:rsidR="004107BE" w:rsidRDefault="004107BE" w:rsidP="004107B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WHYTHER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fl.1480)</w:t>
      </w:r>
    </w:p>
    <w:p w14:paraId="7DF076B4" w14:textId="77777777" w:rsidR="004107BE" w:rsidRDefault="004107BE" w:rsidP="004107B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Baltonsburgh</w:t>
      </w:r>
      <w:proofErr w:type="spellEnd"/>
      <w:r>
        <w:rPr>
          <w:rFonts w:ascii="Times New Roman" w:hAnsi="Times New Roman" w:cs="Times New Roman"/>
          <w:sz w:val="24"/>
          <w:szCs w:val="24"/>
        </w:rPr>
        <w:t>, Somerset. Clothier.</w:t>
      </w:r>
    </w:p>
    <w:p w14:paraId="0D06D4C0" w14:textId="77777777" w:rsidR="004107BE" w:rsidRDefault="004107BE" w:rsidP="004107B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A1C78E1" w14:textId="77777777" w:rsidR="004107BE" w:rsidRDefault="004107BE" w:rsidP="004107B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156333F" w14:textId="77777777" w:rsidR="004107BE" w:rsidRDefault="004107BE" w:rsidP="004107B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Oct.1480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pardoned outlawry for not appearing to answer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Aport</w:t>
      </w:r>
      <w:proofErr w:type="spellEnd"/>
      <w:r>
        <w:rPr>
          <w:rFonts w:ascii="Times New Roman" w:hAnsi="Times New Roman" w:cs="Times New Roman"/>
          <w:sz w:val="24"/>
          <w:szCs w:val="24"/>
        </w:rPr>
        <w:t>(q.v.)</w:t>
      </w:r>
    </w:p>
    <w:p w14:paraId="32F8B3C1" w14:textId="77777777" w:rsidR="004107BE" w:rsidRDefault="004107BE" w:rsidP="004107B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touching a debt of £7 10s 6d.   (C.P.R. 1476-85 p.187)</w:t>
      </w:r>
    </w:p>
    <w:p w14:paraId="0A14D1FA" w14:textId="77777777" w:rsidR="004107BE" w:rsidRDefault="004107BE" w:rsidP="004107B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BC815A5" w14:textId="77777777" w:rsidR="004107BE" w:rsidRDefault="004107BE" w:rsidP="004107B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5F35321" w14:textId="77777777" w:rsidR="004107BE" w:rsidRDefault="004107BE" w:rsidP="004107B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January 2022</w:t>
      </w:r>
    </w:p>
    <w:p w14:paraId="1253885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8F7C3A" w14:textId="77777777" w:rsidR="004107BE" w:rsidRDefault="004107BE" w:rsidP="009139A6">
      <w:r>
        <w:separator/>
      </w:r>
    </w:p>
  </w:endnote>
  <w:endnote w:type="continuationSeparator" w:id="0">
    <w:p w14:paraId="3399DE03" w14:textId="77777777" w:rsidR="004107BE" w:rsidRDefault="004107B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91DB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6E5A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7942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A256E9" w14:textId="77777777" w:rsidR="004107BE" w:rsidRDefault="004107BE" w:rsidP="009139A6">
      <w:r>
        <w:separator/>
      </w:r>
    </w:p>
  </w:footnote>
  <w:footnote w:type="continuationSeparator" w:id="0">
    <w:p w14:paraId="44183CA7" w14:textId="77777777" w:rsidR="004107BE" w:rsidRDefault="004107B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EBBE3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1A48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9F8B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7BE"/>
    <w:rsid w:val="000666E0"/>
    <w:rsid w:val="002510B7"/>
    <w:rsid w:val="004107BE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5CBE32"/>
  <w15:chartTrackingRefBased/>
  <w15:docId w15:val="{E6CCF61A-9C90-4032-B3AF-3F7507AE2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2022-01-23T20:55:00Z</dcterms:created>
  <dcterms:modified xsi:type="dcterms:W3CDTF">2022-01-23T20:56:00Z</dcterms:modified>
</cp:coreProperties>
</file>